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415426" w14:textId="5DCF94B6" w:rsidR="00EE393D" w:rsidRDefault="00F15F2A" w:rsidP="00EE393D">
      <w:pPr>
        <w:pStyle w:val="Heading1"/>
      </w:pPr>
      <w:r>
        <w:t>SPLICE FIBER IN CABINET</w:t>
      </w:r>
    </w:p>
    <w:p w14:paraId="75DC6676" w14:textId="77777777" w:rsidR="0064237F" w:rsidRDefault="0064237F" w:rsidP="0064237F">
      <w:r>
        <w:t>Effective: November 1, 2023</w:t>
      </w:r>
    </w:p>
    <w:p w14:paraId="2353AB9D" w14:textId="5CAF238A" w:rsidR="0064237F" w:rsidRDefault="0064237F" w:rsidP="0064237F">
      <w:r>
        <w:t>Revised:</w:t>
      </w:r>
      <w:r w:rsidR="009C6BB9">
        <w:t xml:space="preserve"> March</w:t>
      </w:r>
      <w:r>
        <w:t xml:space="preserve"> 1, 2026</w:t>
      </w:r>
    </w:p>
    <w:p w14:paraId="5BEB6B7E" w14:textId="77777777" w:rsidR="0064237F" w:rsidRDefault="0064237F" w:rsidP="0064237F">
      <w:r>
        <w:t>871.02TS</w:t>
      </w:r>
    </w:p>
    <w:p w14:paraId="7187A939" w14:textId="77777777" w:rsidR="0064237F" w:rsidRDefault="0064237F" w:rsidP="0064237F"/>
    <w:p w14:paraId="7C73D17C" w14:textId="77777777" w:rsidR="0064237F" w:rsidRPr="00312EC4" w:rsidRDefault="0064237F" w:rsidP="0064237F">
      <w:pPr>
        <w:rPr>
          <w:u w:val="single"/>
        </w:rPr>
      </w:pPr>
      <w:r w:rsidRPr="00312EC4">
        <w:rPr>
          <w:u w:val="single"/>
        </w:rPr>
        <w:t>Description.</w:t>
      </w:r>
    </w:p>
    <w:p w14:paraId="023883E7" w14:textId="77777777" w:rsidR="0064237F" w:rsidRPr="000B32D4" w:rsidRDefault="0064237F" w:rsidP="0064237F">
      <w:r w:rsidRPr="000B32D4">
        <w:t xml:space="preserve">This work shall consist of fusion splicing </w:t>
      </w:r>
      <w:proofErr w:type="spellStart"/>
      <w:r w:rsidRPr="000B32D4">
        <w:t>singlemode</w:t>
      </w:r>
      <w:proofErr w:type="spellEnd"/>
      <w:r>
        <w:t xml:space="preserve"> or multimode</w:t>
      </w:r>
      <w:r w:rsidRPr="000B32D4">
        <w:t xml:space="preserve"> fibers in a field</w:t>
      </w:r>
      <w:r>
        <w:t xml:space="preserve"> </w:t>
      </w:r>
      <w:r w:rsidRPr="000B32D4">
        <w:t>cabinet, inside a building, as shown on the plans and/or as directed by the Traffic</w:t>
      </w:r>
      <w:r>
        <w:t xml:space="preserve"> </w:t>
      </w:r>
      <w:r w:rsidRPr="000B32D4">
        <w:t>Engineer.</w:t>
      </w:r>
    </w:p>
    <w:p w14:paraId="4D28E027" w14:textId="77777777" w:rsidR="0064237F" w:rsidRDefault="0064237F" w:rsidP="0064237F"/>
    <w:p w14:paraId="342C0A98" w14:textId="77777777" w:rsidR="0064237F" w:rsidRPr="00312EC4" w:rsidRDefault="0064237F" w:rsidP="0064237F">
      <w:pPr>
        <w:rPr>
          <w:u w:val="single"/>
        </w:rPr>
      </w:pPr>
      <w:r>
        <w:rPr>
          <w:u w:val="single"/>
        </w:rPr>
        <w:t>General</w:t>
      </w:r>
      <w:r w:rsidRPr="00312EC4">
        <w:rPr>
          <w:u w:val="single"/>
        </w:rPr>
        <w:t>.</w:t>
      </w:r>
    </w:p>
    <w:p w14:paraId="189F2C35" w14:textId="77777777" w:rsidR="0064237F" w:rsidRDefault="0064237F" w:rsidP="0064237F">
      <w:r w:rsidRPr="009C6BB9">
        <w:t xml:space="preserve">This </w:t>
      </w:r>
      <w:proofErr w:type="gramStart"/>
      <w:r w:rsidRPr="009C6BB9">
        <w:t>pay</w:t>
      </w:r>
      <w:proofErr w:type="gramEnd"/>
      <w:r w:rsidRPr="009C6BB9">
        <w:t xml:space="preserve"> item shall include splices between existing fiber optic cables and any splices shown on the plans as a bid item. Splices shall utilize the Coyote In-Line Runt style or better watertight enclosure when made at handhole or communication vault and shall be secured in fiber optic splice trays within enclosures. All fusion splices shall be secured on aluminum splice trays capable of accommodating the required number of fusion splices, including necessary splice holders and a compatible splice tray cover. The watertight enclosure dimensions shall fit inside existing traffic signal handholes with sufficient room around these. The tray dimensions shall not exceed 7.5” x 4.1” x 0.45” and shall be mounted within the enclosure using suitable hardware that allows removal for maintenance purposes without the use of tools. All individual splice trays shall be labelled. Splice trays and enclosures shall be included in the unit cost of SPLICE FIBER IN CABINET.</w:t>
      </w:r>
    </w:p>
    <w:p w14:paraId="2D6FAF91" w14:textId="77777777" w:rsidR="0064237F" w:rsidRPr="000B32D4" w:rsidRDefault="0064237F" w:rsidP="0064237F"/>
    <w:p w14:paraId="30AF1E00" w14:textId="77777777" w:rsidR="0064237F" w:rsidRDefault="0064237F" w:rsidP="0064237F">
      <w:r w:rsidRPr="000B32D4">
        <w:t>The quality of all fiber splices shall be verified by testing and documentation according</w:t>
      </w:r>
      <w:r>
        <w:t xml:space="preserve"> </w:t>
      </w:r>
      <w:r w:rsidRPr="000B32D4">
        <w:t>to Article 801.13(d) of the “Standard Specifications,” to the satisfaction of the Traffic</w:t>
      </w:r>
      <w:r>
        <w:t xml:space="preserve"> </w:t>
      </w:r>
      <w:r w:rsidRPr="000B32D4">
        <w:t>Engineer.</w:t>
      </w:r>
    </w:p>
    <w:p w14:paraId="491EB50D" w14:textId="77777777" w:rsidR="0064237F" w:rsidRPr="000B32D4" w:rsidRDefault="0064237F" w:rsidP="0064237F"/>
    <w:p w14:paraId="3A147F67" w14:textId="77777777" w:rsidR="0064237F" w:rsidRDefault="0064237F" w:rsidP="0064237F">
      <w:r w:rsidRPr="000B32D4">
        <w:t>All optical fibers shall be spliced to provide continuous runs. Splices shall only be</w:t>
      </w:r>
      <w:r>
        <w:t xml:space="preserve"> </w:t>
      </w:r>
      <w:r w:rsidRPr="000B32D4">
        <w:t>allowed in equipment cabinets, in buildings, as shown on the plans and/or as directed</w:t>
      </w:r>
      <w:r>
        <w:t xml:space="preserve"> </w:t>
      </w:r>
      <w:r w:rsidRPr="000B32D4">
        <w:t>by the Traffic Engineer.</w:t>
      </w:r>
    </w:p>
    <w:p w14:paraId="3F68576D" w14:textId="77777777" w:rsidR="0064237F" w:rsidRPr="000B32D4" w:rsidRDefault="0064237F" w:rsidP="0064237F"/>
    <w:p w14:paraId="20EED59A" w14:textId="77777777" w:rsidR="0064237F" w:rsidRDefault="0064237F" w:rsidP="0064237F">
      <w:r w:rsidRPr="000B32D4">
        <w:t>All splices shall be made using a fusion splicer that automatically positions the fibers</w:t>
      </w:r>
      <w:r>
        <w:t xml:space="preserve"> </w:t>
      </w:r>
      <w:r w:rsidRPr="000B32D4">
        <w:t>using a system of light injection and detection. The Contractor shall provide all</w:t>
      </w:r>
      <w:r>
        <w:t xml:space="preserve"> </w:t>
      </w:r>
      <w:r w:rsidRPr="000B32D4">
        <w:t>equipment and consumable supplies.</w:t>
      </w:r>
    </w:p>
    <w:p w14:paraId="05854918" w14:textId="77777777" w:rsidR="0064237F" w:rsidRDefault="0064237F" w:rsidP="0064237F"/>
    <w:p w14:paraId="6551D085" w14:textId="77777777" w:rsidR="0064237F" w:rsidRPr="000B32D4" w:rsidRDefault="0064237F" w:rsidP="0064237F">
      <w:r>
        <w:t>An OTDR trace and power meter readings must be provided from end point termination to end point termination for any fiber that is spliced.</w:t>
      </w:r>
    </w:p>
    <w:p w14:paraId="0EB95E01" w14:textId="77777777" w:rsidR="0064237F" w:rsidRDefault="0064237F" w:rsidP="0064237F">
      <w:pPr>
        <w:pStyle w:val="DefaultText"/>
        <w:rPr>
          <w:sz w:val="22"/>
        </w:rPr>
      </w:pPr>
    </w:p>
    <w:p w14:paraId="7857FE1D" w14:textId="77777777" w:rsidR="0064237F" w:rsidRPr="00312EC4" w:rsidRDefault="0064237F" w:rsidP="0064237F">
      <w:pPr>
        <w:rPr>
          <w:u w:val="single"/>
        </w:rPr>
      </w:pPr>
      <w:r w:rsidRPr="00312EC4">
        <w:rPr>
          <w:u w:val="single"/>
        </w:rPr>
        <w:t xml:space="preserve">Basis of Payment.  </w:t>
      </w:r>
    </w:p>
    <w:p w14:paraId="62BC8FC0" w14:textId="77777777" w:rsidR="0064237F" w:rsidRPr="00F1500F" w:rsidRDefault="0064237F" w:rsidP="0064237F">
      <w:r w:rsidRPr="00F1500F">
        <w:t>This work shall be paid for at the contract unit price per each for</w:t>
      </w:r>
      <w:r>
        <w:t xml:space="preserve"> </w:t>
      </w:r>
      <w:r w:rsidRPr="00F1500F">
        <w:t>SPLICE FIBER IN CABINET. The unit price shall include all equipment; materials; fiber</w:t>
      </w:r>
      <w:r>
        <w:t xml:space="preserve"> </w:t>
      </w:r>
      <w:r w:rsidRPr="00F1500F">
        <w:t>optic splice trays;</w:t>
      </w:r>
      <w:r>
        <w:t xml:space="preserve"> watertight enclosure;</w:t>
      </w:r>
      <w:r w:rsidRPr="00F1500F">
        <w:t xml:space="preserve"> testing and documentation; and labor required to fusion splice </w:t>
      </w:r>
      <w:proofErr w:type="spellStart"/>
      <w:r w:rsidRPr="00F1500F">
        <w:t>singlemode</w:t>
      </w:r>
      <w:proofErr w:type="spellEnd"/>
      <w:r>
        <w:t xml:space="preserve"> </w:t>
      </w:r>
      <w:r w:rsidRPr="00F1500F">
        <w:t>fiber optic cable. Splices involving new fiber optic cable installed under this contract, and</w:t>
      </w:r>
      <w:r>
        <w:t xml:space="preserve"> </w:t>
      </w:r>
      <w:r w:rsidRPr="00F1500F">
        <w:t>any splices shown on the plans as an included item, shall be included in the unit cost of</w:t>
      </w:r>
      <w:r>
        <w:t xml:space="preserve"> </w:t>
      </w:r>
      <w:r w:rsidRPr="00F1500F">
        <w:t>the applicable FIBER OPTIC CABLE of the type, size, and number of fibers specified.</w:t>
      </w:r>
    </w:p>
    <w:p w14:paraId="70F77A7A" w14:textId="152F9453" w:rsidR="00EE393D" w:rsidRDefault="00EE393D" w:rsidP="002C56D0"/>
    <w:sectPr w:rsidR="00EE393D" w:rsidSect="00453A1F">
      <w:type w:val="continuous"/>
      <w:pgSz w:w="12240" w:h="15840" w:code="1"/>
      <w:pgMar w:top="252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2DA17" w14:textId="77777777" w:rsidR="00B86A0D" w:rsidRDefault="00B86A0D" w:rsidP="00023F30">
      <w:r>
        <w:separator/>
      </w:r>
    </w:p>
  </w:endnote>
  <w:endnote w:type="continuationSeparator" w:id="0">
    <w:p w14:paraId="771332CD" w14:textId="77777777" w:rsidR="00B86A0D" w:rsidRDefault="00B86A0D" w:rsidP="00023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B0FCC" w14:textId="77777777" w:rsidR="00B86A0D" w:rsidRDefault="00B86A0D" w:rsidP="00023F30">
      <w:r>
        <w:separator/>
      </w:r>
    </w:p>
  </w:footnote>
  <w:footnote w:type="continuationSeparator" w:id="0">
    <w:p w14:paraId="1D8E84AB" w14:textId="77777777" w:rsidR="00B86A0D" w:rsidRDefault="00B86A0D" w:rsidP="00023F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E7582C"/>
    <w:multiLevelType w:val="hybridMultilevel"/>
    <w:tmpl w:val="3D347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A67E6D"/>
    <w:multiLevelType w:val="multilevel"/>
    <w:tmpl w:val="DF287BCA"/>
    <w:lvl w:ilvl="0">
      <w:start w:val="1"/>
      <w:numFmt w:val="lowerLetter"/>
      <w:lvlText w:val="%1."/>
      <w:lvlJc w:val="left"/>
      <w:pPr>
        <w:tabs>
          <w:tab w:val="num" w:pos="1440"/>
        </w:tabs>
        <w:ind w:left="1440" w:hanging="720"/>
      </w:pPr>
      <w:rPr>
        <w:rFonts w:hint="default"/>
      </w:rPr>
    </w:lvl>
    <w:lvl w:ilvl="1">
      <w:start w:val="1"/>
      <w:numFmt w:val="decimal"/>
      <w:lvlText w:val="%2."/>
      <w:lvlJc w:val="left"/>
      <w:pPr>
        <w:tabs>
          <w:tab w:val="num" w:pos="1800"/>
        </w:tabs>
        <w:ind w:left="1800" w:hanging="360"/>
      </w:pPr>
      <w:rPr>
        <w:rFonts w:ascii="Arial" w:hAnsi="Arial" w:hint="default"/>
        <w:b w:val="0"/>
        <w:i w:val="0"/>
        <w:sz w:val="22"/>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2" w15:restartNumberingAfterBreak="0">
    <w:nsid w:val="55A5686E"/>
    <w:multiLevelType w:val="hybridMultilevel"/>
    <w:tmpl w:val="B47C910E"/>
    <w:lvl w:ilvl="0" w:tplc="FFFFFFFF">
      <w:start w:val="1"/>
      <w:numFmt w:val="lowerLetter"/>
      <w:lvlText w:val="%1."/>
      <w:lvlJc w:val="left"/>
      <w:pPr>
        <w:tabs>
          <w:tab w:val="num" w:pos="1440"/>
        </w:tabs>
        <w:ind w:left="1440" w:hanging="72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num w:numId="1" w16cid:durableId="1260261974">
    <w:abstractNumId w:val="1"/>
  </w:num>
  <w:num w:numId="2" w16cid:durableId="978417159">
    <w:abstractNumId w:val="2"/>
  </w:num>
  <w:num w:numId="3" w16cid:durableId="7040197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93D"/>
    <w:rsid w:val="00004BD3"/>
    <w:rsid w:val="00012CA4"/>
    <w:rsid w:val="0001724C"/>
    <w:rsid w:val="00023F30"/>
    <w:rsid w:val="00025B28"/>
    <w:rsid w:val="00082C79"/>
    <w:rsid w:val="000906D7"/>
    <w:rsid w:val="000B0302"/>
    <w:rsid w:val="000B6270"/>
    <w:rsid w:val="001B57C0"/>
    <w:rsid w:val="001B6A42"/>
    <w:rsid w:val="001C49D4"/>
    <w:rsid w:val="00232A25"/>
    <w:rsid w:val="002A20CA"/>
    <w:rsid w:val="002A4202"/>
    <w:rsid w:val="002A632C"/>
    <w:rsid w:val="002B2B9C"/>
    <w:rsid w:val="002B5479"/>
    <w:rsid w:val="002C56D0"/>
    <w:rsid w:val="002E6ACA"/>
    <w:rsid w:val="00324178"/>
    <w:rsid w:val="0037793F"/>
    <w:rsid w:val="0038701C"/>
    <w:rsid w:val="00421050"/>
    <w:rsid w:val="0042701F"/>
    <w:rsid w:val="0045231D"/>
    <w:rsid w:val="00453A1F"/>
    <w:rsid w:val="00472C00"/>
    <w:rsid w:val="004D62C7"/>
    <w:rsid w:val="004E47A6"/>
    <w:rsid w:val="00500B90"/>
    <w:rsid w:val="00543CC6"/>
    <w:rsid w:val="005518C8"/>
    <w:rsid w:val="0056392B"/>
    <w:rsid w:val="00590146"/>
    <w:rsid w:val="005D5EC9"/>
    <w:rsid w:val="005F7BA4"/>
    <w:rsid w:val="00607774"/>
    <w:rsid w:val="0064237F"/>
    <w:rsid w:val="006543FC"/>
    <w:rsid w:val="0068475D"/>
    <w:rsid w:val="006A4A44"/>
    <w:rsid w:val="006D4A33"/>
    <w:rsid w:val="00747DEE"/>
    <w:rsid w:val="007573F9"/>
    <w:rsid w:val="00757AF8"/>
    <w:rsid w:val="00770C90"/>
    <w:rsid w:val="007B5B03"/>
    <w:rsid w:val="007C2AA9"/>
    <w:rsid w:val="007C5C77"/>
    <w:rsid w:val="007E5739"/>
    <w:rsid w:val="0084748C"/>
    <w:rsid w:val="009135D4"/>
    <w:rsid w:val="00945A76"/>
    <w:rsid w:val="009C6BB9"/>
    <w:rsid w:val="009D1E8B"/>
    <w:rsid w:val="009F2A27"/>
    <w:rsid w:val="00A33F01"/>
    <w:rsid w:val="00A84711"/>
    <w:rsid w:val="00AE3BCA"/>
    <w:rsid w:val="00AF2EE7"/>
    <w:rsid w:val="00B07C22"/>
    <w:rsid w:val="00B278B1"/>
    <w:rsid w:val="00B61CB3"/>
    <w:rsid w:val="00B86A0D"/>
    <w:rsid w:val="00B96FCF"/>
    <w:rsid w:val="00BD2D16"/>
    <w:rsid w:val="00BD7CFD"/>
    <w:rsid w:val="00BE0806"/>
    <w:rsid w:val="00C65122"/>
    <w:rsid w:val="00CD7DC8"/>
    <w:rsid w:val="00CF6CFD"/>
    <w:rsid w:val="00D13DC5"/>
    <w:rsid w:val="00D93636"/>
    <w:rsid w:val="00DF3617"/>
    <w:rsid w:val="00E13867"/>
    <w:rsid w:val="00E211F6"/>
    <w:rsid w:val="00E42578"/>
    <w:rsid w:val="00E6030A"/>
    <w:rsid w:val="00EB469B"/>
    <w:rsid w:val="00EE393D"/>
    <w:rsid w:val="00EE677B"/>
    <w:rsid w:val="00F1500F"/>
    <w:rsid w:val="00F15F2A"/>
    <w:rsid w:val="00F36C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9AB1EC"/>
  <w15:docId w15:val="{C92E340C-49A7-4656-A533-67831EC5C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A1F"/>
    <w:pPr>
      <w:jc w:val="both"/>
    </w:pPr>
    <w:rPr>
      <w:rFonts w:ascii="Arial" w:hAnsi="Arial"/>
      <w:sz w:val="22"/>
    </w:rPr>
  </w:style>
  <w:style w:type="paragraph" w:styleId="Heading1">
    <w:name w:val="heading 1"/>
    <w:basedOn w:val="Normal"/>
    <w:next w:val="Normal"/>
    <w:autoRedefine/>
    <w:qFormat/>
    <w:rsid w:val="00453A1F"/>
    <w:pPr>
      <w:keepNext/>
      <w:outlineLvl w:val="0"/>
    </w:pPr>
    <w:rPr>
      <w:b/>
      <w:caps/>
      <w:kern w:val="28"/>
    </w:rPr>
  </w:style>
  <w:style w:type="paragraph" w:styleId="Heading2">
    <w:name w:val="heading 2"/>
    <w:basedOn w:val="Normal"/>
    <w:next w:val="Normal"/>
    <w:autoRedefine/>
    <w:qFormat/>
    <w:rsid w:val="00453A1F"/>
    <w:pPr>
      <w:keepNext/>
      <w:outlineLvl w:val="1"/>
    </w:pPr>
    <w:rPr>
      <w:b/>
      <w:caps/>
    </w:rPr>
  </w:style>
  <w:style w:type="paragraph" w:styleId="Heading3">
    <w:name w:val="heading 3"/>
    <w:basedOn w:val="Normal"/>
    <w:next w:val="Normal"/>
    <w:qFormat/>
    <w:rsid w:val="00453A1F"/>
    <w:pPr>
      <w:keepNext/>
      <w:jc w:val="center"/>
      <w:outlineLvl w:val="2"/>
    </w:pPr>
    <w:rPr>
      <w:caps/>
      <w:sz w:val="24"/>
    </w:rPr>
  </w:style>
  <w:style w:type="paragraph" w:styleId="Heading4">
    <w:name w:val="heading 4"/>
    <w:basedOn w:val="Normal"/>
    <w:next w:val="Normal"/>
    <w:qFormat/>
    <w:rsid w:val="00453A1F"/>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453A1F"/>
    <w:pPr>
      <w:tabs>
        <w:tab w:val="center" w:pos="4320"/>
        <w:tab w:val="right" w:pos="8640"/>
      </w:tabs>
    </w:pPr>
  </w:style>
  <w:style w:type="paragraph" w:styleId="Header">
    <w:name w:val="header"/>
    <w:basedOn w:val="Normal"/>
    <w:semiHidden/>
    <w:rsid w:val="00453A1F"/>
    <w:pPr>
      <w:tabs>
        <w:tab w:val="center" w:pos="4320"/>
        <w:tab w:val="right" w:pos="8640"/>
      </w:tabs>
    </w:pPr>
  </w:style>
  <w:style w:type="paragraph" w:styleId="TOC1">
    <w:name w:val="toc 1"/>
    <w:basedOn w:val="Normal"/>
    <w:next w:val="Normal"/>
    <w:semiHidden/>
    <w:rsid w:val="00453A1F"/>
    <w:pPr>
      <w:tabs>
        <w:tab w:val="right" w:leader="dot" w:pos="9360"/>
      </w:tabs>
      <w:spacing w:after="240"/>
    </w:pPr>
    <w:rPr>
      <w:caps/>
    </w:rPr>
  </w:style>
  <w:style w:type="paragraph" w:styleId="TOC2">
    <w:name w:val="toc 2"/>
    <w:basedOn w:val="Normal"/>
    <w:next w:val="Normal"/>
    <w:semiHidden/>
    <w:rsid w:val="00453A1F"/>
    <w:pPr>
      <w:tabs>
        <w:tab w:val="right" w:leader="dot" w:pos="9360"/>
      </w:tabs>
      <w:spacing w:after="240"/>
    </w:pPr>
    <w:rPr>
      <w:caps/>
    </w:rPr>
  </w:style>
  <w:style w:type="paragraph" w:customStyle="1" w:styleId="DefaultText">
    <w:name w:val="Default Text"/>
    <w:basedOn w:val="Normal"/>
    <w:rsid w:val="00EE393D"/>
    <w:rPr>
      <w:sz w:val="24"/>
    </w:rPr>
  </w:style>
  <w:style w:type="paragraph" w:styleId="BalloonText">
    <w:name w:val="Balloon Text"/>
    <w:basedOn w:val="Normal"/>
    <w:link w:val="BalloonTextChar"/>
    <w:uiPriority w:val="99"/>
    <w:semiHidden/>
    <w:unhideWhenUsed/>
    <w:rsid w:val="001C49D4"/>
    <w:rPr>
      <w:rFonts w:ascii="Tahoma" w:hAnsi="Tahoma" w:cs="Tahoma"/>
      <w:sz w:val="16"/>
      <w:szCs w:val="16"/>
    </w:rPr>
  </w:style>
  <w:style w:type="character" w:customStyle="1" w:styleId="BalloonTextChar">
    <w:name w:val="Balloon Text Char"/>
    <w:basedOn w:val="DefaultParagraphFont"/>
    <w:link w:val="BalloonText"/>
    <w:uiPriority w:val="99"/>
    <w:semiHidden/>
    <w:rsid w:val="001C49D4"/>
    <w:rPr>
      <w:rFonts w:ascii="Tahoma" w:hAnsi="Tahoma" w:cs="Tahoma"/>
      <w:sz w:val="16"/>
      <w:szCs w:val="16"/>
    </w:rPr>
  </w:style>
  <w:style w:type="paragraph" w:styleId="ListParagraph">
    <w:name w:val="List Paragraph"/>
    <w:basedOn w:val="Normal"/>
    <w:uiPriority w:val="34"/>
    <w:qFormat/>
    <w:rsid w:val="001B6A42"/>
    <w:pPr>
      <w:spacing w:after="160" w:line="259" w:lineRule="auto"/>
      <w:ind w:left="720"/>
      <w:contextualSpacing/>
      <w:jc w:val="left"/>
    </w:pPr>
    <w:rPr>
      <w:rFonts w:asciiTheme="minorHAnsi" w:eastAsiaTheme="minorHAnsi"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827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1EB05B-EFDF-41F6-B31C-CB0903774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Distspec.dot</Template>
  <TotalTime>4</TotalTime>
  <Pages>1</Pages>
  <Words>403</Words>
  <Characters>2148</Characters>
  <Application>Microsoft Office Word</Application>
  <DocSecurity>4</DocSecurity>
  <Lines>17</Lines>
  <Paragraphs>5</Paragraphs>
  <ScaleCrop>false</ScaleCrop>
  <HeadingPairs>
    <vt:vector size="2" baseType="variant">
      <vt:variant>
        <vt:lpstr>Title</vt:lpstr>
      </vt:variant>
      <vt:variant>
        <vt:i4>1</vt:i4>
      </vt:variant>
    </vt:vector>
  </HeadingPairs>
  <TitlesOfParts>
    <vt:vector size="1" baseType="lpstr">
      <vt:lpstr>SERVICE INSTALLATION (TRAFFIC SIGNALS)</vt:lpstr>
    </vt:vector>
  </TitlesOfParts>
  <Company>State of Illinois</Company>
  <LinksUpToDate>false</LinksUpToDate>
  <CharactersWithSpaces>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SERVICE INSTALLATION (TRAFFIC SIGNALS)</dc:title>
  <dc:subject>E 05/22/02  R 06/15/16</dc:subject>
  <dc:creator>Curryj</dc:creator>
  <cp:keywords>Traffic</cp:keywords>
  <dc:description/>
  <cp:lastModifiedBy>Butler, Nicholas J.</cp:lastModifiedBy>
  <cp:revision>2</cp:revision>
  <cp:lastPrinted>2020-01-09T21:08:00Z</cp:lastPrinted>
  <dcterms:created xsi:type="dcterms:W3CDTF">2025-11-24T14:05:00Z</dcterms:created>
  <dcterms:modified xsi:type="dcterms:W3CDTF">2025-11-24T14:05:00Z</dcterms:modified>
</cp:coreProperties>
</file>